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E2B" w:rsidRDefault="00876E2B" w:rsidP="0066477D">
      <w:pPr>
        <w:pBdr>
          <w:bottom w:val="single" w:sz="4" w:space="1" w:color="auto"/>
        </w:pBdr>
        <w:spacing w:after="0" w:line="240" w:lineRule="auto"/>
        <w:jc w:val="right"/>
      </w:pPr>
      <w:r>
        <w:rPr>
          <w:sz w:val="16"/>
          <w:szCs w:val="16"/>
        </w:rPr>
        <w:t>Załącznik nr 2</w:t>
      </w:r>
      <w:r w:rsidRPr="00DA0734">
        <w:rPr>
          <w:sz w:val="16"/>
          <w:szCs w:val="16"/>
        </w:rPr>
        <w:t xml:space="preserve"> do SIWZ</w:t>
      </w:r>
    </w:p>
    <w:p w:rsidR="00876E2B" w:rsidRPr="0066477D" w:rsidRDefault="00876E2B" w:rsidP="0066477D">
      <w:pPr>
        <w:pBdr>
          <w:bottom w:val="single" w:sz="4" w:space="1" w:color="auto"/>
        </w:pBdr>
        <w:spacing w:after="0" w:line="240" w:lineRule="auto"/>
        <w:jc w:val="right"/>
        <w:rPr>
          <w:sz w:val="16"/>
          <w:szCs w:val="16"/>
        </w:rPr>
      </w:pPr>
      <w:r w:rsidRPr="0066477D">
        <w:rPr>
          <w:sz w:val="16"/>
          <w:szCs w:val="16"/>
        </w:rPr>
        <w:t>(2 część zamówienia</w:t>
      </w:r>
      <w:r>
        <w:rPr>
          <w:sz w:val="16"/>
          <w:szCs w:val="16"/>
        </w:rPr>
        <w:t>, dotyczy Załącznika nr 7.2 do SIWZ)</w:t>
      </w:r>
      <w:r w:rsidRPr="0066477D">
        <w:rPr>
          <w:sz w:val="16"/>
          <w:szCs w:val="16"/>
        </w:rPr>
        <w:t>)</w:t>
      </w:r>
    </w:p>
    <w:p w:rsidR="00876E2B" w:rsidRDefault="00876E2B" w:rsidP="00DA0734">
      <w:pPr>
        <w:spacing w:after="0" w:line="240" w:lineRule="auto"/>
      </w:pPr>
    </w:p>
    <w:p w:rsidR="00876E2B" w:rsidRPr="00DA0734" w:rsidRDefault="00876E2B" w:rsidP="00DA0734">
      <w:pPr>
        <w:spacing w:after="0" w:line="240" w:lineRule="auto"/>
        <w:rPr>
          <w:sz w:val="16"/>
          <w:szCs w:val="16"/>
        </w:rPr>
      </w:pPr>
      <w:r>
        <w:t>SZCZEGÓŁOWY OPIS PRZEDMIOTU ZAMÓWIENIA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76E2B" w:rsidRDefault="00876E2B" w:rsidP="00DA0734">
      <w:pPr>
        <w:spacing w:after="0" w:line="240" w:lineRule="auto"/>
      </w:pPr>
      <w:r>
        <w:t>Przedmiotem zamówienia jest Zakup energii elektrycznej do obiektów Zamawiającego.</w:t>
      </w:r>
    </w:p>
    <w:p w:rsidR="00876E2B" w:rsidRDefault="00876E2B" w:rsidP="00C416F9">
      <w:pPr>
        <w:tabs>
          <w:tab w:val="left" w:pos="7088"/>
        </w:tabs>
        <w:spacing w:after="0" w:line="240" w:lineRule="auto"/>
      </w:pPr>
      <w:r>
        <w:t>Poniższa tabela przedstawia obiekty objęte przedmiotem zamówienia.</w:t>
      </w:r>
    </w:p>
    <w:p w:rsidR="00876E2B" w:rsidRDefault="00876E2B" w:rsidP="00DA0734">
      <w:pPr>
        <w:spacing w:after="0" w:line="240" w:lineRule="auto"/>
        <w:rPr>
          <w:sz w:val="16"/>
          <w:szCs w:val="16"/>
        </w:rPr>
      </w:pPr>
    </w:p>
    <w:tbl>
      <w:tblPr>
        <w:tblW w:w="15745" w:type="dxa"/>
        <w:tblInd w:w="-700" w:type="dxa"/>
        <w:tblCellMar>
          <w:left w:w="70" w:type="dxa"/>
          <w:right w:w="70" w:type="dxa"/>
        </w:tblCellMar>
        <w:tblLook w:val="0000"/>
      </w:tblPr>
      <w:tblGrid>
        <w:gridCol w:w="997"/>
        <w:gridCol w:w="1548"/>
        <w:gridCol w:w="1210"/>
        <w:gridCol w:w="1430"/>
        <w:gridCol w:w="714"/>
        <w:gridCol w:w="826"/>
        <w:gridCol w:w="432"/>
        <w:gridCol w:w="558"/>
        <w:gridCol w:w="1985"/>
        <w:gridCol w:w="1095"/>
        <w:gridCol w:w="660"/>
        <w:gridCol w:w="660"/>
        <w:gridCol w:w="990"/>
        <w:gridCol w:w="990"/>
        <w:gridCol w:w="990"/>
        <w:gridCol w:w="660"/>
      </w:tblGrid>
      <w:tr w:rsidR="00876E2B" w:rsidRPr="00A45693" w:rsidTr="00A45693">
        <w:trPr>
          <w:trHeight w:val="255"/>
        </w:trPr>
        <w:tc>
          <w:tcPr>
            <w:tcW w:w="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1.2 Gmina Święciechowa - pozostałe obiekty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153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 strefa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II strefa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876E2B" w:rsidRPr="00A45693" w:rsidTr="00A45693">
        <w:trPr>
          <w:trHeight w:val="51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Szatnia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Strzyżewice, Lotnicza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00000590000000001440972558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63670059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6053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8617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Świetlica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Piotrowice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00000590000000001442086575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47949417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2335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2785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Boisko Sportowe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Wschowska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00000590000000001441596567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62362979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756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3420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OSP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Lasocice, ul. Słoneczna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00000590000000001441379569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47949334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Przepomopwnia P1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379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00000590000000001441384577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47949246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4996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6485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Lasocice, ul. Święciechowska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00000590000000001441387543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2611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3711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00000590000000001442080546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47949193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4008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5731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OSP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00000590000000001442109573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62341755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20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Przepompownia P2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Przybyszewo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690/1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00000590000000001442119589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62327432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3400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OSP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00000590000000001442123576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Stare, ul. Wiosenna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00000590000000001442132571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4868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9956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14824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Przybyszewo, ul. Wiejska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00000590000000001442135537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47949248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3619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13071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16690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00000590000000001442148519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47934421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3023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10592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13615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Boisko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Stare, ul. Krótka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00000590000000001442152506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577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734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Przybyszewo, ul. Wiejska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00000590000000001442160577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354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Henrykowo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00000590000000001441192522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47934342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657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00000590000000001441548529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4273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21177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25450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Zlewnia ścieków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Leszczyńska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00000590000000001441558545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2613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10613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Rynek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00000590000000001441564574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1411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Salka kotłownia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Rynek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00000590000000001441579598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2987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9218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12205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Strzelecka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00000590000000001441593504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47971794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10694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45408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56102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Magazyn, garaże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Strzelecka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0000059000000001441600554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47949415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1668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46660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48328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00000590000000001479977595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1324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1713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rekreacyjny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Gołanice, ul. Parkowa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351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00000590000000001479987514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80325881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496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637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(Remiza)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00000590000000001479990577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47949418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1176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3032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4208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Przepomp.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Zielona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607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00000590000000001441565595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47949331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8248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29504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37752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wiejska (OSP)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Trzebiny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87/7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00000590000000001442076559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47934443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4945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Remiza OSP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Szkolna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00000590000000001441540555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109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Remiza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00000590000000001441577556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47934449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3012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3918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Orlik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Strzelecka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00000590000000001740359533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8969998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3696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3696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Lasocice, ul Kościelna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00000590000000001441376506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2441979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Lasocice, ul. Słoneczna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14/m5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00000590000000001441386522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20651704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184</w:t>
            </w:r>
          </w:p>
        </w:tc>
      </w:tr>
      <w:tr w:rsidR="00876E2B" w:rsidRPr="00A45693" w:rsidTr="00A45693">
        <w:trPr>
          <w:trHeight w:val="40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Przybyszewo, ul. Wiejska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00000590000000001442137579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80135606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931</w:t>
            </w:r>
          </w:p>
        </w:tc>
      </w:tr>
      <w:tr w:rsidR="00876E2B" w:rsidRPr="00A45693" w:rsidTr="00A45693">
        <w:trPr>
          <w:trHeight w:val="40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00000590000000001441572548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20365516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419</w:t>
            </w:r>
          </w:p>
        </w:tc>
      </w:tr>
      <w:tr w:rsidR="00876E2B" w:rsidRPr="00A45693" w:rsidTr="00A45693">
        <w:trPr>
          <w:trHeight w:val="40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00000590000000001441544542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7338312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1290</w:t>
            </w:r>
          </w:p>
        </w:tc>
      </w:tr>
      <w:tr w:rsidR="00876E2B" w:rsidRPr="00A45693" w:rsidTr="00A45693">
        <w:trPr>
          <w:trHeight w:val="39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ul. Wschowska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00000590000000001441586551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22628639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1173</w:t>
            </w:r>
          </w:p>
        </w:tc>
      </w:tr>
      <w:tr w:rsidR="00876E2B" w:rsidRPr="00A45693" w:rsidTr="00A45693">
        <w:trPr>
          <w:trHeight w:val="40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Rynek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00000590000000001441589517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80471689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603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Lokal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Kościelna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00000590000000001441549550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63670063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3557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5125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Lokal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Kościelna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00000590000000001441550571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80320662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392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555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Lokal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00000590000000001479991598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70028875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692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Lokal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00000590000000001442091583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47971886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168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Lokal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Stare, ul. Wschowska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00000590000000001442131550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47939034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3878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4743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Przepompownia P1    Krzycko Małe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 ul. Główna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dz.182/3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00000590000000000022999962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66260765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2461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3324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Przepom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p</w:t>
            </w:r>
            <w:r>
              <w:rPr>
                <w:rFonts w:cs="Calibri"/>
                <w:sz w:val="14"/>
                <w:szCs w:val="14"/>
                <w:lang w:eastAsia="pl-PL"/>
              </w:rPr>
              <w:t>o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wnia P2    Krzycko Małe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dz.195/14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00000590000000000023000983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90568674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865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Przepom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p</w:t>
            </w:r>
            <w:r>
              <w:rPr>
                <w:rFonts w:cs="Calibri"/>
                <w:sz w:val="14"/>
                <w:szCs w:val="14"/>
                <w:lang w:eastAsia="pl-PL"/>
              </w:rPr>
              <w:t>o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wnia P4   Gołanice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 ul. Stawowa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dz.44/2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00000590000000000023613955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62990091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1349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3005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4354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Przepomopownia P5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Gołanice, ul. Leśna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dz.323/32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00000590000000000025149910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63722917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485</w:t>
            </w:r>
          </w:p>
        </w:tc>
      </w:tr>
      <w:tr w:rsidR="00876E2B" w:rsidRPr="00A45693" w:rsidTr="00A45693">
        <w:trPr>
          <w:trHeight w:val="42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Stanica Gołanice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Gołanice, ul. Parkowa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64 - 117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00000590000000001479995585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3487193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1615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1615</w:t>
            </w:r>
          </w:p>
        </w:tc>
      </w:tr>
      <w:tr w:rsidR="00876E2B" w:rsidRPr="00A45693" w:rsidTr="00A45693">
        <w:trPr>
          <w:trHeight w:val="45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Przepompownia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Krzycko Małe, ul. Główna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00000590000000000145698933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70020848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144</w:t>
            </w:r>
          </w:p>
        </w:tc>
      </w:tr>
      <w:tr w:rsidR="00876E2B" w:rsidRPr="00A45693" w:rsidTr="00A45693">
        <w:trPr>
          <w:trHeight w:val="42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Przepompownia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Krzycko Małe, ul. Główna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99, 101, 103, 105, 107; dz. 200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00000590000000000162144979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70021768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240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Przepompownia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Małe, ul. Zielona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203/2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00000590000000000160073944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66247967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349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Świetlica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Trzebiny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28/3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64-100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00000590000000000167393919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8124577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349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Plac zabaw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Święciechowa, ul. Dojazdowa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1346/4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00000590000000000204086904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300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72293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247814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320107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1.3 Gminny Ośrodek Pomocy Społecznej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145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 strefa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II strefa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Gminny Ośrodek Pomocy Społecznej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Gminny Ośrodek Pomocy Społecznej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Strzelecka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00000590000000001441580522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47971597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5197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6927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1.4 Samorządowy Ośrodek Kultury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14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 strefa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II strefa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876E2B" w:rsidRPr="00A45693" w:rsidTr="00A45693">
        <w:trPr>
          <w:trHeight w:val="66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Samorządowy Ośrodek Kultury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Samorządowy Ośrodek Kultury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Śmigielska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00000590000000001441546584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47934473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5144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6944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Samorządowy Ośrodek Kultury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Samorządowy Ośrodek Kultury-Biblioteka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Ułańska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00000590000000001441574590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47934476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2358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3337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10281</w:t>
            </w:r>
          </w:p>
        </w:tc>
      </w:tr>
      <w:tr w:rsidR="00876E2B" w:rsidRPr="00A45693" w:rsidTr="00F262C7">
        <w:trPr>
          <w:trHeight w:val="556"/>
        </w:trPr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1.5 Szkoła Podstawowa w Święciechowie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141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 strefa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II strefa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 w Święciechowie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Szkolna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00000590000000001441541576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96778160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39172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39172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1.6 Przedszkole Samorządowe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139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 strefa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II strefa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876E2B" w:rsidRPr="00A45693" w:rsidTr="00A45693">
        <w:trPr>
          <w:trHeight w:val="735"/>
        </w:trPr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uzyteczności puiblicznej - przredszkole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Święciechowa, ul. Strzelecka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1193/2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00000590000000000137499929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38892958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C22a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17642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52654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70296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1.7 Szkoła Podstawowa w Lasocicach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156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 strefa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II strefa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  w Lasocicach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Lasocice, ul. Szkolna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00000590000000001441380590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47971859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9725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13305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 w Lasocicach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Lasocice, ul. Słoneczna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00000590000000001441388564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47971885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2354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3531</w:t>
            </w:r>
          </w:p>
        </w:tc>
      </w:tr>
      <w:tr w:rsidR="00876E2B" w:rsidRPr="00A45693" w:rsidTr="00A45693">
        <w:trPr>
          <w:trHeight w:val="518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16836</w:t>
            </w:r>
          </w:p>
        </w:tc>
      </w:tr>
      <w:tr w:rsidR="00876E2B" w:rsidRPr="00A45693" w:rsidTr="00A45693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1.8 Szkoła Podstawowa w Długiem Starem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876E2B" w:rsidRPr="00A45693" w:rsidTr="00A45693">
        <w:trPr>
          <w:trHeight w:val="144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 strefa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II strefa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876E2B" w:rsidRPr="00A45693" w:rsidTr="00A45693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 w Długiem Starem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Stare, ul. Leszczyńska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00000590000000001442163543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62355748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6E2B" w:rsidRPr="00A45693" w:rsidRDefault="00876E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7243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12916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6E2B" w:rsidRPr="00A45693" w:rsidRDefault="00876E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20159</w:t>
            </w:r>
          </w:p>
        </w:tc>
      </w:tr>
    </w:tbl>
    <w:p w:rsidR="00876E2B" w:rsidRPr="00325134" w:rsidRDefault="00876E2B" w:rsidP="00DA0734">
      <w:pPr>
        <w:spacing w:after="0" w:line="240" w:lineRule="auto"/>
        <w:rPr>
          <w:sz w:val="16"/>
          <w:szCs w:val="16"/>
        </w:rPr>
      </w:pPr>
    </w:p>
    <w:p w:rsidR="00876E2B" w:rsidRDefault="00876E2B">
      <w:pPr>
        <w:spacing w:after="0" w:line="240" w:lineRule="auto"/>
      </w:pPr>
      <w:r>
        <w:t>Szacowane zapotrzebowanie energii elektrycznej dla powyższych obiektów  w okresie od 01.01.2020 r. do 31.12.2020 r. wynosi  483 778</w:t>
      </w:r>
      <w:r w:rsidRPr="000230DF">
        <w:t xml:space="preserve"> kWh</w:t>
      </w:r>
      <w:r>
        <w:t>.</w:t>
      </w:r>
    </w:p>
    <w:sectPr w:rsidR="00876E2B" w:rsidSect="00A45693">
      <w:headerReference w:type="default" r:id="rId6"/>
      <w:pgSz w:w="16840" w:h="11907" w:orient="landscape" w:code="9"/>
      <w:pgMar w:top="851" w:right="1814" w:bottom="35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E2B" w:rsidRDefault="00876E2B">
      <w:r>
        <w:separator/>
      </w:r>
    </w:p>
  </w:endnote>
  <w:endnote w:type="continuationSeparator" w:id="0">
    <w:p w:rsidR="00876E2B" w:rsidRDefault="00876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E2B" w:rsidRDefault="00876E2B">
      <w:r>
        <w:separator/>
      </w:r>
    </w:p>
  </w:footnote>
  <w:footnote w:type="continuationSeparator" w:id="0">
    <w:p w:rsidR="00876E2B" w:rsidRDefault="00876E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E2B" w:rsidRPr="00F262C7" w:rsidRDefault="00876E2B">
    <w:pPr>
      <w:pStyle w:val="Header"/>
      <w:rPr>
        <w:sz w:val="20"/>
        <w:szCs w:val="20"/>
      </w:rPr>
    </w:pPr>
    <w:r w:rsidRPr="00F262C7">
      <w:rPr>
        <w:sz w:val="20"/>
        <w:szCs w:val="20"/>
      </w:rPr>
      <w:t>FS.271.23.2019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734"/>
    <w:rsid w:val="0000508E"/>
    <w:rsid w:val="000230DF"/>
    <w:rsid w:val="000511FF"/>
    <w:rsid w:val="000965E2"/>
    <w:rsid w:val="000F6D6F"/>
    <w:rsid w:val="00123A64"/>
    <w:rsid w:val="00154A24"/>
    <w:rsid w:val="001A6A5E"/>
    <w:rsid w:val="001D4036"/>
    <w:rsid w:val="00223FCC"/>
    <w:rsid w:val="0022480E"/>
    <w:rsid w:val="00226EBC"/>
    <w:rsid w:val="0025491F"/>
    <w:rsid w:val="00256B41"/>
    <w:rsid w:val="00286EB9"/>
    <w:rsid w:val="00287814"/>
    <w:rsid w:val="002A003C"/>
    <w:rsid w:val="002B4C20"/>
    <w:rsid w:val="002E40FA"/>
    <w:rsid w:val="00325134"/>
    <w:rsid w:val="00365BE2"/>
    <w:rsid w:val="00372904"/>
    <w:rsid w:val="00405E52"/>
    <w:rsid w:val="00427338"/>
    <w:rsid w:val="004A03EC"/>
    <w:rsid w:val="004F7F2C"/>
    <w:rsid w:val="005323B6"/>
    <w:rsid w:val="00541D75"/>
    <w:rsid w:val="00566EE7"/>
    <w:rsid w:val="00575045"/>
    <w:rsid w:val="005D54DD"/>
    <w:rsid w:val="005F0F4E"/>
    <w:rsid w:val="006370C7"/>
    <w:rsid w:val="00663742"/>
    <w:rsid w:val="0066477D"/>
    <w:rsid w:val="0067428F"/>
    <w:rsid w:val="006E2EDC"/>
    <w:rsid w:val="006E4F7C"/>
    <w:rsid w:val="006F5E4B"/>
    <w:rsid w:val="00876E2B"/>
    <w:rsid w:val="00893057"/>
    <w:rsid w:val="008C07B9"/>
    <w:rsid w:val="009F68E6"/>
    <w:rsid w:val="00A45693"/>
    <w:rsid w:val="00A55D3A"/>
    <w:rsid w:val="00A95671"/>
    <w:rsid w:val="00AE3792"/>
    <w:rsid w:val="00B331F9"/>
    <w:rsid w:val="00B40344"/>
    <w:rsid w:val="00B81A5B"/>
    <w:rsid w:val="00B873EB"/>
    <w:rsid w:val="00BA0280"/>
    <w:rsid w:val="00BD7E78"/>
    <w:rsid w:val="00C416F9"/>
    <w:rsid w:val="00CA7E76"/>
    <w:rsid w:val="00CB158E"/>
    <w:rsid w:val="00CC0E90"/>
    <w:rsid w:val="00D707A8"/>
    <w:rsid w:val="00D73762"/>
    <w:rsid w:val="00DA0734"/>
    <w:rsid w:val="00DE71A2"/>
    <w:rsid w:val="00E158AC"/>
    <w:rsid w:val="00E169F6"/>
    <w:rsid w:val="00E30A2C"/>
    <w:rsid w:val="00E46E7D"/>
    <w:rsid w:val="00E530ED"/>
    <w:rsid w:val="00E710B8"/>
    <w:rsid w:val="00EC49F3"/>
    <w:rsid w:val="00EF15EF"/>
    <w:rsid w:val="00F112F9"/>
    <w:rsid w:val="00F262C7"/>
    <w:rsid w:val="00F5231D"/>
    <w:rsid w:val="00F66AAE"/>
    <w:rsid w:val="00F9425F"/>
    <w:rsid w:val="00FE4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0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23A6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23A6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66">
    <w:name w:val="xl66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sz w:val="14"/>
      <w:szCs w:val="14"/>
      <w:lang w:eastAsia="pl-PL"/>
    </w:rPr>
  </w:style>
  <w:style w:type="paragraph" w:customStyle="1" w:styleId="xl68">
    <w:name w:val="xl68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69">
    <w:name w:val="xl69"/>
    <w:basedOn w:val="Normal"/>
    <w:uiPriority w:val="99"/>
    <w:rsid w:val="00123A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0">
    <w:name w:val="xl70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71">
    <w:name w:val="xl71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72">
    <w:name w:val="xl72"/>
    <w:basedOn w:val="Normal"/>
    <w:uiPriority w:val="99"/>
    <w:rsid w:val="00123A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3">
    <w:name w:val="xl73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4">
    <w:name w:val="xl74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2"/>
      <w:szCs w:val="12"/>
      <w:lang w:eastAsia="pl-PL"/>
    </w:rPr>
  </w:style>
  <w:style w:type="paragraph" w:customStyle="1" w:styleId="xl75">
    <w:name w:val="xl75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76">
    <w:name w:val="xl76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77">
    <w:name w:val="xl77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8">
    <w:name w:val="xl78"/>
    <w:basedOn w:val="Normal"/>
    <w:uiPriority w:val="99"/>
    <w:rsid w:val="00123A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"/>
    <w:uiPriority w:val="99"/>
    <w:rsid w:val="00123A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0">
    <w:name w:val="xl80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4"/>
      <w:szCs w:val="14"/>
      <w:lang w:eastAsia="pl-PL"/>
    </w:rPr>
  </w:style>
  <w:style w:type="paragraph" w:customStyle="1" w:styleId="xl81">
    <w:name w:val="xl81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4"/>
      <w:szCs w:val="14"/>
      <w:lang w:eastAsia="pl-PL"/>
    </w:rPr>
  </w:style>
  <w:style w:type="paragraph" w:customStyle="1" w:styleId="xl82">
    <w:name w:val="xl82"/>
    <w:basedOn w:val="Normal"/>
    <w:uiPriority w:val="99"/>
    <w:rsid w:val="00123A6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4">
    <w:name w:val="xl84"/>
    <w:basedOn w:val="Normal"/>
    <w:uiPriority w:val="99"/>
    <w:rsid w:val="00123A64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5">
    <w:name w:val="xl85"/>
    <w:basedOn w:val="Normal"/>
    <w:uiPriority w:val="99"/>
    <w:rsid w:val="00123A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6">
    <w:name w:val="xl86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7">
    <w:name w:val="xl87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8">
    <w:name w:val="xl88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4"/>
      <w:szCs w:val="14"/>
      <w:lang w:eastAsia="pl-PL"/>
    </w:rPr>
  </w:style>
  <w:style w:type="paragraph" w:customStyle="1" w:styleId="xl89">
    <w:name w:val="xl89"/>
    <w:basedOn w:val="Normal"/>
    <w:uiPriority w:val="99"/>
    <w:rsid w:val="006F5E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0">
    <w:name w:val="xl90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1">
    <w:name w:val="xl91"/>
    <w:basedOn w:val="Normal"/>
    <w:uiPriority w:val="99"/>
    <w:rsid w:val="006F5E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2">
    <w:name w:val="xl92"/>
    <w:basedOn w:val="Normal"/>
    <w:uiPriority w:val="99"/>
    <w:rsid w:val="006F5E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3">
    <w:name w:val="xl93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4">
    <w:name w:val="xl94"/>
    <w:basedOn w:val="Normal"/>
    <w:uiPriority w:val="99"/>
    <w:rsid w:val="006F5E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5">
    <w:name w:val="xl95"/>
    <w:basedOn w:val="Normal"/>
    <w:uiPriority w:val="99"/>
    <w:rsid w:val="006F5E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6">
    <w:name w:val="xl96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7">
    <w:name w:val="xl97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63">
    <w:name w:val="xl63"/>
    <w:basedOn w:val="Normal"/>
    <w:uiPriority w:val="99"/>
    <w:rsid w:val="00A456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"/>
    <w:uiPriority w:val="99"/>
    <w:rsid w:val="00A4569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98">
    <w:name w:val="xl98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99">
    <w:name w:val="xl99"/>
    <w:basedOn w:val="Normal"/>
    <w:uiPriority w:val="99"/>
    <w:rsid w:val="00A45693"/>
    <w:pPr>
      <w:pBdr>
        <w:top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00">
    <w:name w:val="xl100"/>
    <w:basedOn w:val="Normal"/>
    <w:uiPriority w:val="99"/>
    <w:rsid w:val="00A45693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01">
    <w:name w:val="xl101"/>
    <w:basedOn w:val="Normal"/>
    <w:uiPriority w:val="99"/>
    <w:rsid w:val="00A45693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02">
    <w:name w:val="xl102"/>
    <w:basedOn w:val="Normal"/>
    <w:uiPriority w:val="99"/>
    <w:rsid w:val="00A45693"/>
    <w:pP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03">
    <w:name w:val="xl103"/>
    <w:basedOn w:val="Normal"/>
    <w:uiPriority w:val="99"/>
    <w:rsid w:val="00A45693"/>
    <w:pP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04">
    <w:name w:val="xl104"/>
    <w:basedOn w:val="Normal"/>
    <w:uiPriority w:val="99"/>
    <w:rsid w:val="00A45693"/>
    <w:pP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05">
    <w:name w:val="xl105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06">
    <w:name w:val="xl106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07">
    <w:name w:val="xl107"/>
    <w:basedOn w:val="Normal"/>
    <w:uiPriority w:val="99"/>
    <w:rsid w:val="00A45693"/>
    <w:pP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08">
    <w:name w:val="xl108"/>
    <w:basedOn w:val="Normal"/>
    <w:uiPriority w:val="99"/>
    <w:rsid w:val="00A45693"/>
    <w:pP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09">
    <w:name w:val="xl109"/>
    <w:basedOn w:val="Normal"/>
    <w:uiPriority w:val="99"/>
    <w:rsid w:val="00A45693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10">
    <w:name w:val="xl110"/>
    <w:basedOn w:val="Normal"/>
    <w:uiPriority w:val="99"/>
    <w:rsid w:val="00A4569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11">
    <w:name w:val="xl111"/>
    <w:basedOn w:val="Normal"/>
    <w:uiPriority w:val="99"/>
    <w:rsid w:val="00A45693"/>
    <w:pPr>
      <w:pBdr>
        <w:top w:val="single" w:sz="4" w:space="0" w:color="auto"/>
        <w:left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12">
    <w:name w:val="xl112"/>
    <w:basedOn w:val="Normal"/>
    <w:uiPriority w:val="99"/>
    <w:rsid w:val="00A45693"/>
    <w:pPr>
      <w:pBdr>
        <w:top w:val="single" w:sz="4" w:space="0" w:color="auto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13">
    <w:name w:val="xl113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14">
    <w:name w:val="xl114"/>
    <w:basedOn w:val="Normal"/>
    <w:uiPriority w:val="99"/>
    <w:rsid w:val="00A45693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15">
    <w:name w:val="xl115"/>
    <w:basedOn w:val="Normal"/>
    <w:uiPriority w:val="99"/>
    <w:rsid w:val="00A45693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16">
    <w:name w:val="xl116"/>
    <w:basedOn w:val="Normal"/>
    <w:uiPriority w:val="99"/>
    <w:rsid w:val="00A45693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17">
    <w:name w:val="xl117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18">
    <w:name w:val="xl118"/>
    <w:basedOn w:val="Normal"/>
    <w:uiPriority w:val="99"/>
    <w:rsid w:val="00A456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19">
    <w:name w:val="xl119"/>
    <w:basedOn w:val="Normal"/>
    <w:uiPriority w:val="99"/>
    <w:rsid w:val="00A4569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20">
    <w:name w:val="xl120"/>
    <w:basedOn w:val="Normal"/>
    <w:uiPriority w:val="99"/>
    <w:rsid w:val="00A45693"/>
    <w:pPr>
      <w:pBdr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21">
    <w:name w:val="xl121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22">
    <w:name w:val="xl122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23">
    <w:name w:val="xl123"/>
    <w:basedOn w:val="Normal"/>
    <w:uiPriority w:val="99"/>
    <w:rsid w:val="00A4569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24">
    <w:name w:val="xl124"/>
    <w:basedOn w:val="Normal"/>
    <w:uiPriority w:val="99"/>
    <w:rsid w:val="00A4569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25">
    <w:name w:val="xl125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cs="Calibri"/>
      <w:sz w:val="14"/>
      <w:szCs w:val="14"/>
      <w:lang w:eastAsia="pl-PL"/>
    </w:rPr>
  </w:style>
  <w:style w:type="paragraph" w:customStyle="1" w:styleId="xl126">
    <w:name w:val="xl126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27">
    <w:name w:val="xl127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28">
    <w:name w:val="xl128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cs="Calibri"/>
      <w:sz w:val="14"/>
      <w:szCs w:val="14"/>
      <w:lang w:eastAsia="pl-PL"/>
    </w:rPr>
  </w:style>
  <w:style w:type="paragraph" w:customStyle="1" w:styleId="xl129">
    <w:name w:val="xl129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30">
    <w:name w:val="xl130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31">
    <w:name w:val="xl131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32">
    <w:name w:val="xl132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33">
    <w:name w:val="xl133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34">
    <w:name w:val="xl134"/>
    <w:basedOn w:val="Normal"/>
    <w:uiPriority w:val="99"/>
    <w:rsid w:val="00A45693"/>
    <w:pPr>
      <w:pBdr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35">
    <w:name w:val="xl135"/>
    <w:basedOn w:val="Normal"/>
    <w:uiPriority w:val="99"/>
    <w:rsid w:val="00A45693"/>
    <w:pPr>
      <w:pBdr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36">
    <w:name w:val="xl136"/>
    <w:basedOn w:val="Normal"/>
    <w:uiPriority w:val="99"/>
    <w:rsid w:val="00A45693"/>
    <w:pPr>
      <w:pBdr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37">
    <w:name w:val="xl137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cs="Calibri"/>
      <w:sz w:val="14"/>
      <w:szCs w:val="14"/>
      <w:lang w:eastAsia="pl-PL"/>
    </w:rPr>
  </w:style>
  <w:style w:type="paragraph" w:customStyle="1" w:styleId="xl138">
    <w:name w:val="xl138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39">
    <w:name w:val="xl139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40">
    <w:name w:val="xl140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41">
    <w:name w:val="xl141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42">
    <w:name w:val="xl142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styleId="Header">
    <w:name w:val="header"/>
    <w:basedOn w:val="Normal"/>
    <w:link w:val="HeaderChar"/>
    <w:uiPriority w:val="99"/>
    <w:rsid w:val="00F262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716E"/>
    <w:rPr>
      <w:lang w:eastAsia="en-US"/>
    </w:rPr>
  </w:style>
  <w:style w:type="paragraph" w:styleId="Footer">
    <w:name w:val="footer"/>
    <w:basedOn w:val="Normal"/>
    <w:link w:val="FooterChar"/>
    <w:uiPriority w:val="99"/>
    <w:rsid w:val="00F262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D716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8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6</Pages>
  <Words>1921</Words>
  <Characters>11528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kkac</dc:creator>
  <cp:keywords/>
  <dc:description/>
  <cp:lastModifiedBy>ksam</cp:lastModifiedBy>
  <cp:revision>3</cp:revision>
  <dcterms:created xsi:type="dcterms:W3CDTF">2019-11-07T13:28:00Z</dcterms:created>
  <dcterms:modified xsi:type="dcterms:W3CDTF">2019-11-08T09:08:00Z</dcterms:modified>
</cp:coreProperties>
</file>